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DA5DD" w14:textId="52E1E1B4" w:rsid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PHILIPP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60B789BD" w14:textId="31D8B799" w:rsid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Lindridge</w:t>
      </w:r>
      <w:proofErr w:type="spellEnd"/>
      <w:r>
        <w:rPr>
          <w:rFonts w:ascii="Times New Roman" w:hAnsi="Times New Roman" w:cs="Times New Roman"/>
          <w:sz w:val="24"/>
          <w:szCs w:val="24"/>
        </w:rPr>
        <w:t>, Worcestershire.</w:t>
      </w:r>
    </w:p>
    <w:p w14:paraId="620843C5" w14:textId="3E9C8B6F" w:rsid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9E0163" w14:textId="46A7E132" w:rsid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7717C7" w14:textId="1153E9C7" w:rsid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Aug.1442</w:t>
      </w:r>
      <w:r>
        <w:rPr>
          <w:rFonts w:ascii="Times New Roman" w:hAnsi="Times New Roman" w:cs="Times New Roman"/>
          <w:sz w:val="24"/>
          <w:szCs w:val="24"/>
        </w:rPr>
        <w:tab/>
        <w:t>He became Vicar.</w:t>
      </w:r>
    </w:p>
    <w:p w14:paraId="5B3C2765" w14:textId="428E30BD" w:rsid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D62CDA">
          <w:rPr>
            <w:rStyle w:val="Hyperlink"/>
            <w:rFonts w:ascii="Times New Roman" w:hAnsi="Times New Roman" w:cs="Times New Roman"/>
            <w:sz w:val="24"/>
            <w:szCs w:val="24"/>
          </w:rPr>
          <w:t>www.melocki.org.uk/diocese/Lindridge.html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3F0AB55" w14:textId="22E9D291" w:rsid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FD3B9" w14:textId="4EAA523F" w:rsid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222668" w14:textId="791AC2CB" w:rsidR="00137A29" w:rsidRPr="00137A29" w:rsidRDefault="00137A2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sectPr w:rsidR="00137A29" w:rsidRPr="00137A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12448" w14:textId="77777777" w:rsidR="00137A29" w:rsidRDefault="00137A29" w:rsidP="009139A6">
      <w:r>
        <w:separator/>
      </w:r>
    </w:p>
  </w:endnote>
  <w:endnote w:type="continuationSeparator" w:id="0">
    <w:p w14:paraId="25E79D58" w14:textId="77777777" w:rsidR="00137A29" w:rsidRDefault="00137A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A8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D3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7AF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6F4F9" w14:textId="77777777" w:rsidR="00137A29" w:rsidRDefault="00137A29" w:rsidP="009139A6">
      <w:r>
        <w:separator/>
      </w:r>
    </w:p>
  </w:footnote>
  <w:footnote w:type="continuationSeparator" w:id="0">
    <w:p w14:paraId="771618AD" w14:textId="77777777" w:rsidR="00137A29" w:rsidRDefault="00137A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69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444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B12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A29"/>
    <w:rsid w:val="000666E0"/>
    <w:rsid w:val="00137A2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2478B"/>
  <w15:chartTrackingRefBased/>
  <w15:docId w15:val="{43476402-FF74-4579-9257-DBD081B2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7A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Lindridg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2022-03-10T20:15:00Z</dcterms:created>
  <dcterms:modified xsi:type="dcterms:W3CDTF">2022-03-10T20:21:00Z</dcterms:modified>
</cp:coreProperties>
</file>